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7F3" w:rsidRDefault="00B427F3" w:rsidP="002207BC">
      <w:pPr>
        <w:pStyle w:val="HTMLPreformatted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СЕЛЬСКОГО ПОСЕЛЕНИЯ «МИРСАНОВСКОЕ»</w:t>
      </w:r>
    </w:p>
    <w:p w:rsidR="00B427F3" w:rsidRDefault="00B427F3" w:rsidP="00726560">
      <w:pPr>
        <w:pStyle w:val="HTMLPreformatte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27F3" w:rsidRDefault="00B427F3" w:rsidP="002207BC">
      <w:pPr>
        <w:pStyle w:val="HTMLPreformatted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B427F3" w:rsidRDefault="00B427F3" w:rsidP="00726560">
      <w:pPr>
        <w:pStyle w:val="HTMLPreformatte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27F3" w:rsidRDefault="00B427F3" w:rsidP="00726560">
      <w:pPr>
        <w:pStyle w:val="HTMLPreformatte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Мирсаново</w:t>
      </w:r>
    </w:p>
    <w:p w:rsidR="00B427F3" w:rsidRDefault="00B427F3" w:rsidP="00726560">
      <w:pPr>
        <w:pStyle w:val="HTMLPreformatted"/>
        <w:jc w:val="right"/>
        <w:rPr>
          <w:rFonts w:ascii="Times New Roman" w:hAnsi="Times New Roman" w:cs="Times New Roman"/>
          <w:sz w:val="28"/>
          <w:szCs w:val="28"/>
        </w:rPr>
      </w:pPr>
    </w:p>
    <w:p w:rsidR="00B427F3" w:rsidRDefault="00B427F3" w:rsidP="00CB6F7A">
      <w:pPr>
        <w:pStyle w:val="HTMLPreformatte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  апреля  2018 </w:t>
      </w:r>
      <w:r w:rsidRPr="00B24D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B24D4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24D45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4D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B427F3" w:rsidRDefault="00B427F3" w:rsidP="00726560">
      <w:pPr>
        <w:pStyle w:val="HTMLPreformatted"/>
        <w:jc w:val="both"/>
        <w:rPr>
          <w:rFonts w:ascii="Times New Roman" w:hAnsi="Times New Roman" w:cs="Times New Roman"/>
          <w:sz w:val="28"/>
          <w:szCs w:val="28"/>
        </w:rPr>
      </w:pPr>
    </w:p>
    <w:p w:rsidR="00B427F3" w:rsidRDefault="00B427F3" w:rsidP="00A217FE">
      <w:pPr>
        <w:pStyle w:val="HTMLPreformatted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 признании утратившим силу  постановление  Администрации сельского поселения «Мирсановское»  №57 от 22.11.2017 года   «</w:t>
      </w:r>
      <w:r w:rsidRPr="00B24D45">
        <w:rPr>
          <w:rFonts w:ascii="Times New Roman" w:hAnsi="Times New Roman" w:cs="Times New Roman"/>
          <w:b/>
          <w:bCs/>
          <w:sz w:val="28"/>
          <w:szCs w:val="28"/>
        </w:rPr>
        <w:t>О  внесении изменений в административный регламент по предоставлению 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FB73EA">
        <w:rPr>
          <w:rFonts w:ascii="Times New Roman" w:hAnsi="Times New Roman" w:cs="Times New Roman"/>
          <w:b/>
          <w:bCs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24D4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от </w:t>
      </w:r>
      <w:r w:rsidRPr="005E4EE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22.11.2013 г. </w:t>
      </w:r>
    </w:p>
    <w:p w:rsidR="00B427F3" w:rsidRDefault="00B427F3" w:rsidP="00A217FE">
      <w:pPr>
        <w:pStyle w:val="HTMLPreformatted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5E4EE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№ 104</w:t>
      </w:r>
    </w:p>
    <w:p w:rsidR="00B427F3" w:rsidRDefault="00B427F3" w:rsidP="00A217FE">
      <w:pPr>
        <w:pStyle w:val="HTMLPreformatted"/>
        <w:jc w:val="center"/>
        <w:rPr>
          <w:rFonts w:ascii="Times New Roman" w:hAnsi="Times New Roman" w:cs="Times New Roman"/>
          <w:sz w:val="28"/>
          <w:szCs w:val="28"/>
        </w:rPr>
      </w:pPr>
    </w:p>
    <w:p w:rsidR="00B427F3" w:rsidRDefault="00B427F3" w:rsidP="00726560">
      <w:pPr>
        <w:pStyle w:val="HTMLPreformatte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4D45">
        <w:rPr>
          <w:rFonts w:ascii="Times New Roman" w:hAnsi="Times New Roman" w:cs="Times New Roman"/>
          <w:sz w:val="28"/>
          <w:szCs w:val="28"/>
        </w:rPr>
        <w:t>В соответствии с изменением сроков внедрения Федеральной государственной информационной системы «Единый государственный реестр ЗАГС» (Федеральный закон от 29.12.2017 г. № 472-ФЗ «О внесении изменений в Федеральный закон «Об актах гражданского состояния») в Федеральный закон от 19.12.2016 г. №433-ФЗ «О внесении изменений в статью 7 Федерального закона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,  а</w:t>
      </w:r>
      <w:r w:rsidRPr="00B24D45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 сельского поселения «Мирсановское» </w:t>
      </w:r>
      <w:r w:rsidRPr="00B24D45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B427F3" w:rsidRPr="00B24D45" w:rsidRDefault="00B427F3" w:rsidP="00726560">
      <w:pPr>
        <w:pStyle w:val="HTMLPreformatted"/>
        <w:jc w:val="both"/>
        <w:rPr>
          <w:rFonts w:ascii="Times New Roman" w:hAnsi="Times New Roman" w:cs="Times New Roman"/>
          <w:sz w:val="28"/>
          <w:szCs w:val="28"/>
        </w:rPr>
      </w:pPr>
    </w:p>
    <w:p w:rsidR="00B427F3" w:rsidRDefault="00B427F3" w:rsidP="00A217FE">
      <w:pPr>
        <w:pStyle w:val="HTMLPreformatted"/>
        <w:jc w:val="both"/>
        <w:rPr>
          <w:rFonts w:ascii="Times New Roman" w:hAnsi="Times New Roman" w:cs="Times New Roman"/>
          <w:sz w:val="28"/>
          <w:szCs w:val="28"/>
        </w:rPr>
      </w:pPr>
    </w:p>
    <w:p w:rsidR="00B427F3" w:rsidRDefault="00B427F3" w:rsidP="001D6851">
      <w:pPr>
        <w:pStyle w:val="HTMLPreformatted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477D">
        <w:rPr>
          <w:rFonts w:ascii="Times New Roman" w:hAnsi="Times New Roman" w:cs="Times New Roman"/>
          <w:sz w:val="28"/>
          <w:szCs w:val="28"/>
        </w:rPr>
        <w:t>Постановление о внесении изменен</w:t>
      </w:r>
      <w:r>
        <w:rPr>
          <w:rFonts w:ascii="Times New Roman" w:hAnsi="Times New Roman" w:cs="Times New Roman"/>
          <w:sz w:val="28"/>
          <w:szCs w:val="28"/>
        </w:rPr>
        <w:t>ий в административный регламент</w:t>
      </w:r>
    </w:p>
    <w:p w:rsidR="00B427F3" w:rsidRDefault="00B427F3" w:rsidP="00A217FE">
      <w:pPr>
        <w:pStyle w:val="HTMLPreformatted"/>
        <w:jc w:val="both"/>
        <w:rPr>
          <w:rFonts w:ascii="Times New Roman" w:hAnsi="Times New Roman" w:cs="Times New Roman"/>
          <w:sz w:val="28"/>
          <w:szCs w:val="28"/>
        </w:rPr>
      </w:pPr>
      <w:r w:rsidRPr="0037477D">
        <w:rPr>
          <w:rFonts w:ascii="Times New Roman" w:hAnsi="Times New Roman" w:cs="Times New Roman"/>
          <w:sz w:val="28"/>
          <w:szCs w:val="28"/>
        </w:rPr>
        <w:t>по предоставлению 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E4EEE">
        <w:rPr>
          <w:rFonts w:ascii="Times New Roman" w:hAnsi="Times New Roman" w:cs="Times New Roman"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477D">
        <w:rPr>
          <w:rFonts w:ascii="Times New Roman" w:hAnsi="Times New Roman" w:cs="Times New Roman"/>
          <w:sz w:val="28"/>
          <w:szCs w:val="28"/>
          <w:lang w:eastAsia="en-US"/>
        </w:rPr>
        <w:t xml:space="preserve"> от </w:t>
      </w:r>
      <w:r w:rsidRPr="005E4EEE">
        <w:rPr>
          <w:rFonts w:ascii="Times New Roman" w:hAnsi="Times New Roman" w:cs="Times New Roman"/>
          <w:sz w:val="28"/>
          <w:szCs w:val="28"/>
        </w:rPr>
        <w:t>25.12.2017 г. № 57</w:t>
      </w:r>
      <w:r w:rsidRPr="00F637C9">
        <w:rPr>
          <w:rFonts w:ascii="Times New Roman" w:hAnsi="Times New Roman" w:cs="Times New Roman"/>
          <w:sz w:val="32"/>
          <w:szCs w:val="3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признать утратившим силу. </w:t>
      </w:r>
    </w:p>
    <w:p w:rsidR="00B427F3" w:rsidRDefault="00B427F3" w:rsidP="00A21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Постановление опубликовать (обнародовать) на информационном     стенде в здании Администрации , в библиотеках Мирсаново и Апрелково,  на информационном портале муниципального района «Шилкинский район» </w:t>
      </w:r>
      <w:hyperlink r:id="rId5" w:history="1">
        <w:r w:rsidRPr="00CD2E4E">
          <w:rPr>
            <w:rStyle w:val="Hyperlink"/>
            <w:color w:val="auto"/>
            <w:sz w:val="28"/>
            <w:szCs w:val="28"/>
          </w:rPr>
          <w:t>http://шилкинский.рф</w:t>
        </w:r>
      </w:hyperlink>
      <w:r w:rsidRPr="00CD2E4E">
        <w:rPr>
          <w:sz w:val="28"/>
          <w:szCs w:val="28"/>
        </w:rPr>
        <w:t>.</w:t>
      </w:r>
    </w:p>
    <w:p w:rsidR="00B427F3" w:rsidRPr="001D6851" w:rsidRDefault="00B427F3" w:rsidP="001D6851">
      <w:pPr>
        <w:jc w:val="both"/>
        <w:rPr>
          <w:sz w:val="28"/>
          <w:szCs w:val="28"/>
        </w:rPr>
      </w:pPr>
      <w:r w:rsidRPr="001D6851">
        <w:rPr>
          <w:sz w:val="28"/>
          <w:szCs w:val="28"/>
        </w:rPr>
        <w:t xml:space="preserve">       3. Постановление вступает в силу после официального опубликования (обнародования).</w:t>
      </w:r>
    </w:p>
    <w:p w:rsidR="00B427F3" w:rsidRDefault="00B427F3" w:rsidP="001D6851">
      <w:pPr>
        <w:jc w:val="both"/>
      </w:pPr>
    </w:p>
    <w:p w:rsidR="00B427F3" w:rsidRDefault="00B427F3" w:rsidP="001D6851">
      <w:pPr>
        <w:jc w:val="both"/>
      </w:pPr>
    </w:p>
    <w:p w:rsidR="00B427F3" w:rsidRDefault="00B427F3" w:rsidP="00726560">
      <w:pPr>
        <w:pStyle w:val="HTMLPreformatted"/>
        <w:jc w:val="center"/>
        <w:rPr>
          <w:rFonts w:ascii="Times New Roman" w:hAnsi="Times New Roman" w:cs="Times New Roman"/>
          <w:sz w:val="28"/>
          <w:szCs w:val="28"/>
        </w:rPr>
      </w:pPr>
    </w:p>
    <w:p w:rsidR="00B427F3" w:rsidRPr="00AD4339" w:rsidRDefault="00B427F3" w:rsidP="00AD433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361"/>
        </w:tabs>
        <w:rPr>
          <w:rFonts w:ascii="Times New Roman" w:hAnsi="Times New Roman" w:cs="Times New Roman"/>
          <w:sz w:val="28"/>
          <w:szCs w:val="28"/>
        </w:rPr>
      </w:pPr>
      <w:r w:rsidRPr="00AD4339">
        <w:rPr>
          <w:rFonts w:ascii="Times New Roman" w:hAnsi="Times New Roman" w:cs="Times New Roman"/>
          <w:sz w:val="28"/>
          <w:szCs w:val="28"/>
        </w:rPr>
        <w:t>Глава  сельского поселения «Мирсановское»</w:t>
      </w:r>
      <w:r w:rsidRPr="00AD4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D4339">
        <w:rPr>
          <w:rFonts w:ascii="Times New Roman" w:hAnsi="Times New Roman" w:cs="Times New Roman"/>
          <w:sz w:val="28"/>
          <w:szCs w:val="28"/>
        </w:rPr>
        <w:t>Абрамова С.Ф.</w:t>
      </w:r>
    </w:p>
    <w:p w:rsidR="00B427F3" w:rsidRDefault="00B427F3" w:rsidP="00726560">
      <w:pPr>
        <w:pStyle w:val="HTMLPreformatte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427F3" w:rsidRDefault="00B427F3" w:rsidP="00726560">
      <w:pPr>
        <w:pStyle w:val="HTMLPreformatte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427F3" w:rsidRDefault="00B427F3" w:rsidP="00726560"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</w:p>
    <w:p w:rsidR="00B427F3" w:rsidRPr="00726560" w:rsidRDefault="00B427F3" w:rsidP="00726560"/>
    <w:sectPr w:rsidR="00B427F3" w:rsidRPr="00726560" w:rsidSect="00916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D6E"/>
    <w:multiLevelType w:val="hybridMultilevel"/>
    <w:tmpl w:val="30C69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8BB"/>
    <w:multiLevelType w:val="hybridMultilevel"/>
    <w:tmpl w:val="3B580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D41144"/>
    <w:multiLevelType w:val="hybridMultilevel"/>
    <w:tmpl w:val="3E4AFB68"/>
    <w:lvl w:ilvl="0" w:tplc="0EE47B7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384"/>
    <w:rsid w:val="0008266E"/>
    <w:rsid w:val="000939C1"/>
    <w:rsid w:val="000A1950"/>
    <w:rsid w:val="000B5BE0"/>
    <w:rsid w:val="000D6481"/>
    <w:rsid w:val="001214DD"/>
    <w:rsid w:val="0018044C"/>
    <w:rsid w:val="001A5BF4"/>
    <w:rsid w:val="001D0495"/>
    <w:rsid w:val="001D6851"/>
    <w:rsid w:val="002102AD"/>
    <w:rsid w:val="002207BC"/>
    <w:rsid w:val="00264B75"/>
    <w:rsid w:val="0028597A"/>
    <w:rsid w:val="002D478C"/>
    <w:rsid w:val="002D6EDD"/>
    <w:rsid w:val="002F4D6E"/>
    <w:rsid w:val="003434FC"/>
    <w:rsid w:val="0037477D"/>
    <w:rsid w:val="004A2A08"/>
    <w:rsid w:val="004B6A3A"/>
    <w:rsid w:val="00524106"/>
    <w:rsid w:val="005E4EEE"/>
    <w:rsid w:val="00614C2E"/>
    <w:rsid w:val="006513C0"/>
    <w:rsid w:val="0067268F"/>
    <w:rsid w:val="00683986"/>
    <w:rsid w:val="006A5991"/>
    <w:rsid w:val="006A6CFC"/>
    <w:rsid w:val="006D0C4B"/>
    <w:rsid w:val="00712415"/>
    <w:rsid w:val="00726560"/>
    <w:rsid w:val="00737411"/>
    <w:rsid w:val="007F1B7D"/>
    <w:rsid w:val="00916C3E"/>
    <w:rsid w:val="00941E36"/>
    <w:rsid w:val="00974380"/>
    <w:rsid w:val="00992AA7"/>
    <w:rsid w:val="009D3D7E"/>
    <w:rsid w:val="00A0663D"/>
    <w:rsid w:val="00A217FE"/>
    <w:rsid w:val="00A375B4"/>
    <w:rsid w:val="00AD4339"/>
    <w:rsid w:val="00AF2D49"/>
    <w:rsid w:val="00B24D45"/>
    <w:rsid w:val="00B261E6"/>
    <w:rsid w:val="00B427F3"/>
    <w:rsid w:val="00B64A4D"/>
    <w:rsid w:val="00B97576"/>
    <w:rsid w:val="00BB49DE"/>
    <w:rsid w:val="00BF635E"/>
    <w:rsid w:val="00CB6F7A"/>
    <w:rsid w:val="00CD2E4E"/>
    <w:rsid w:val="00D03E88"/>
    <w:rsid w:val="00D04F40"/>
    <w:rsid w:val="00D3025D"/>
    <w:rsid w:val="00DB1B3D"/>
    <w:rsid w:val="00E240DF"/>
    <w:rsid w:val="00E86DB5"/>
    <w:rsid w:val="00EF15FF"/>
    <w:rsid w:val="00F033AA"/>
    <w:rsid w:val="00F21C2F"/>
    <w:rsid w:val="00F637C9"/>
    <w:rsid w:val="00F670EF"/>
    <w:rsid w:val="00F7627B"/>
    <w:rsid w:val="00F8168D"/>
    <w:rsid w:val="00F94B7E"/>
    <w:rsid w:val="00FB5384"/>
    <w:rsid w:val="00FB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38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5384"/>
    <w:pPr>
      <w:keepNext/>
      <w:jc w:val="both"/>
      <w:outlineLvl w:val="0"/>
    </w:pPr>
    <w:rPr>
      <w:i/>
      <w:i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538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FB5384"/>
    <w:pPr>
      <w:jc w:val="center"/>
    </w:pPr>
    <w:rPr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B5384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FB5384"/>
    <w:pPr>
      <w:jc w:val="center"/>
    </w:pPr>
    <w:rPr>
      <w:b/>
      <w:bCs/>
      <w:i/>
      <w:iCs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B5384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F2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2D49"/>
    <w:rPr>
      <w:rFonts w:ascii="Tahoma" w:hAnsi="Tahoma" w:cs="Tahoma"/>
      <w:sz w:val="16"/>
      <w:szCs w:val="16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26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26560"/>
    <w:rPr>
      <w:rFonts w:ascii="Courier New" w:hAnsi="Courier New" w:cs="Courier New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B261E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2415"/>
    <w:rPr>
      <w:rFonts w:ascii="Times New Roman" w:hAnsi="Times New Roman"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2207B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070E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80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6;&#1080;&#1083;&#1082;&#1080;&#1085;&#1089;&#1082;&#1080;&#1081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258</Words>
  <Characters>1477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СЕЛЬСКОГО ПОСЕЛЕНИЯ «МИРСАНОВСКОЕ»</dc:title>
  <dc:subject/>
  <dc:creator>sokolnikova</dc:creator>
  <cp:keywords/>
  <dc:description/>
  <cp:lastModifiedBy>Admin</cp:lastModifiedBy>
  <cp:revision>3</cp:revision>
  <cp:lastPrinted>2018-04-10T13:01:00Z</cp:lastPrinted>
  <dcterms:created xsi:type="dcterms:W3CDTF">2018-04-12T02:29:00Z</dcterms:created>
  <dcterms:modified xsi:type="dcterms:W3CDTF">2018-04-12T02:29:00Z</dcterms:modified>
</cp:coreProperties>
</file>